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1AF0B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KIRKEBY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1EF52E90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Yarm.</w:t>
      </w:r>
    </w:p>
    <w:p w14:paraId="3F07FDA4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A4051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A21EB2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Wynpeny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Ripon(q.v.) brought a plaint of debt against him.</w:t>
      </w:r>
    </w:p>
    <w:p w14:paraId="6E806023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DF517E0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1BB46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9A5089" w14:textId="77777777" w:rsidR="00FB1852" w:rsidRDefault="00FB1852" w:rsidP="00FB18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2022</w:t>
      </w:r>
    </w:p>
    <w:p w14:paraId="3227D3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AD921" w14:textId="77777777" w:rsidR="00FB1852" w:rsidRDefault="00FB1852" w:rsidP="009139A6">
      <w:r>
        <w:separator/>
      </w:r>
    </w:p>
  </w:endnote>
  <w:endnote w:type="continuationSeparator" w:id="0">
    <w:p w14:paraId="564A3A7F" w14:textId="77777777" w:rsidR="00FB1852" w:rsidRDefault="00FB18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A1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C1A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D7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104CA" w14:textId="77777777" w:rsidR="00FB1852" w:rsidRDefault="00FB1852" w:rsidP="009139A6">
      <w:r>
        <w:separator/>
      </w:r>
    </w:p>
  </w:footnote>
  <w:footnote w:type="continuationSeparator" w:id="0">
    <w:p w14:paraId="469E1E8A" w14:textId="77777777" w:rsidR="00FB1852" w:rsidRDefault="00FB18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68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0A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83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8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FA2F8"/>
  <w15:chartTrackingRefBased/>
  <w15:docId w15:val="{4F29DD02-D5BF-4407-BC99-B5D06B3B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18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2022-06-18T20:17:00Z</dcterms:created>
  <dcterms:modified xsi:type="dcterms:W3CDTF">2022-06-18T20:17:00Z</dcterms:modified>
</cp:coreProperties>
</file>